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5FCEC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CLAYDICH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14:paraId="6974B017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Scrivener.</w:t>
      </w:r>
    </w:p>
    <w:p w14:paraId="3C9451B3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F16B9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E770C0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Heth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John Talbot of</w:t>
      </w:r>
    </w:p>
    <w:p w14:paraId="7BDD62C4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Talman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courser(q.v.),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Brumpton</w:t>
      </w:r>
      <w:proofErr w:type="spellEnd"/>
    </w:p>
    <w:p w14:paraId="7723046B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London, mercer(q.v.),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Brandred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Caldam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56D6998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178B547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F1C17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757A24" w14:textId="77777777" w:rsidR="006530B1" w:rsidRDefault="006530B1" w:rsidP="00653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1D40CB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F3CD7" w14:textId="77777777" w:rsidR="006530B1" w:rsidRDefault="006530B1" w:rsidP="009139A6">
      <w:r>
        <w:separator/>
      </w:r>
    </w:p>
  </w:endnote>
  <w:endnote w:type="continuationSeparator" w:id="0">
    <w:p w14:paraId="06BA3B4D" w14:textId="77777777" w:rsidR="006530B1" w:rsidRDefault="006530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B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612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D4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A3B85" w14:textId="77777777" w:rsidR="006530B1" w:rsidRDefault="006530B1" w:rsidP="009139A6">
      <w:r>
        <w:separator/>
      </w:r>
    </w:p>
  </w:footnote>
  <w:footnote w:type="continuationSeparator" w:id="0">
    <w:p w14:paraId="06DCD9CE" w14:textId="77777777" w:rsidR="006530B1" w:rsidRDefault="006530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014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E20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B8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0B1"/>
    <w:rsid w:val="000666E0"/>
    <w:rsid w:val="002510B7"/>
    <w:rsid w:val="005C130B"/>
    <w:rsid w:val="006530B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E56FD"/>
  <w15:chartTrackingRefBased/>
  <w15:docId w15:val="{1C4A21BE-23DE-4A03-85F8-EB3C95A7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30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2022-05-25T18:29:00Z</dcterms:created>
  <dcterms:modified xsi:type="dcterms:W3CDTF">2022-05-25T18:30:00Z</dcterms:modified>
</cp:coreProperties>
</file>